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2D591B2A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925D2E">
              <w:t>Bauarbeiten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EB95E" w14:textId="77777777" w:rsidR="00AF7065" w:rsidRDefault="00AF7065">
      <w:r>
        <w:separator/>
      </w:r>
    </w:p>
    <w:p w14:paraId="589A1879" w14:textId="77777777" w:rsidR="00AF7065" w:rsidRDefault="00AF7065"/>
    <w:p w14:paraId="2AA9C52E" w14:textId="77777777" w:rsidR="00AF7065" w:rsidRDefault="00AF7065"/>
  </w:endnote>
  <w:endnote w:type="continuationSeparator" w:id="0">
    <w:p w14:paraId="2FD44AAE" w14:textId="77777777" w:rsidR="00AF7065" w:rsidRDefault="00AF7065">
      <w:r>
        <w:continuationSeparator/>
      </w:r>
    </w:p>
    <w:p w14:paraId="7E41CD9F" w14:textId="77777777" w:rsidR="00AF7065" w:rsidRDefault="00AF7065"/>
    <w:p w14:paraId="3D7A59DA" w14:textId="77777777" w:rsidR="00AF7065" w:rsidRDefault="00AF7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756CD" w14:textId="77777777" w:rsidR="00AF7065" w:rsidRDefault="00AF7065" w:rsidP="00026D23">
      <w:r>
        <w:separator/>
      </w:r>
    </w:p>
  </w:footnote>
  <w:footnote w:type="continuationSeparator" w:id="0">
    <w:p w14:paraId="7CBEB2A6" w14:textId="77777777" w:rsidR="00AF7065" w:rsidRDefault="00AF7065">
      <w:r>
        <w:continuationSeparator/>
      </w:r>
    </w:p>
    <w:p w14:paraId="3AD87886" w14:textId="77777777" w:rsidR="00AF7065" w:rsidRDefault="00AF7065"/>
    <w:p w14:paraId="1D948E04" w14:textId="77777777" w:rsidR="00AF7065" w:rsidRDefault="00AF7065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460A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25D2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AF706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729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82</cp:revision>
  <cp:lastPrinted>2024-07-15T07:21:00Z</cp:lastPrinted>
  <dcterms:created xsi:type="dcterms:W3CDTF">2022-01-27T14:34:00Z</dcterms:created>
  <dcterms:modified xsi:type="dcterms:W3CDTF">2026-07-16T08:10:00Z</dcterms:modified>
</cp:coreProperties>
</file>